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914" w:rsidRDefault="00B24914" w:rsidP="00B24914">
      <w:pPr>
        <w:pStyle w:val="Naslov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B24914">
        <w:rPr>
          <w:rFonts w:ascii="Arial" w:hAnsi="Arial" w:cs="Arial"/>
          <w:color w:val="00B050"/>
          <w:sz w:val="24"/>
          <w:szCs w:val="24"/>
        </w:rPr>
        <w:t xml:space="preserve">OBRAZEC ZAVAROVANJA ZA ODPRAVO NAPAK V GARANCIJSKI DOBI </w:t>
      </w:r>
    </w:p>
    <w:p w:rsidR="00410E95" w:rsidRPr="00B2491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ab/>
      </w:r>
      <w:r>
        <w:rPr>
          <w:rFonts w:ascii="Arial" w:hAnsi="Arial" w:cs="Arial"/>
          <w:color w:val="00B050"/>
          <w:sz w:val="24"/>
          <w:szCs w:val="24"/>
        </w:rPr>
        <w:tab/>
      </w:r>
      <w:r w:rsidRPr="00B24914">
        <w:rPr>
          <w:rFonts w:ascii="Arial" w:hAnsi="Arial" w:cs="Arial"/>
          <w:color w:val="00B050"/>
          <w:sz w:val="24"/>
          <w:szCs w:val="24"/>
        </w:rPr>
        <w:t>PO EPGP-758</w:t>
      </w:r>
    </w:p>
    <w:bookmarkEnd w:id="0"/>
    <w:bookmarkEnd w:id="1"/>
    <w:p w:rsid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3F4848" w:rsidRDefault="00B24914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B24914" w:rsidRPr="00E070B1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070B1">
        <w:rPr>
          <w:i/>
          <w:sz w:val="22"/>
          <w:szCs w:val="22"/>
        </w:rPr>
        <w:t>Glava s podatki o garantu (zavarovalnici / banki) ali SWIFT ključ</w:t>
      </w:r>
    </w:p>
    <w:p w:rsidR="00B2491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 xml:space="preserve">kavcijsko zavarovanje / bančna garancija za </w:t>
      </w:r>
      <w:r>
        <w:rPr>
          <w:sz w:val="22"/>
          <w:szCs w:val="22"/>
        </w:rPr>
        <w:t>odpravo napak v garancijski dobi</w:t>
      </w:r>
      <w:r w:rsidRPr="00EB13CD">
        <w:rPr>
          <w:sz w:val="22"/>
          <w:szCs w:val="22"/>
        </w:rPr>
        <w:fldChar w:fldCharType="end"/>
      </w:r>
      <w:bookmarkEnd w:id="3"/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E070B1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24, 1507 Ljubljana</w:t>
      </w:r>
      <w:r>
        <w:rPr>
          <w:sz w:val="22"/>
          <w:szCs w:val="22"/>
        </w:rPr>
        <w:t xml:space="preserve"> </w:t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Pogodbe o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št.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z dne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>
        <w:rPr>
          <w:sz w:val="22"/>
          <w:szCs w:val="22"/>
        </w:rPr>
        <w:t>nobena</w:t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bookmarkStart w:id="4" w:name="_GoBack"/>
      <w:bookmarkEnd w:id="4"/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B2491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4914" w:rsidRPr="009712A1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E070B1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904FC7" w:rsidRDefault="00904FC7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lastRenderedPageBreak/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B2491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AF024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B24914" w:rsidRPr="00AF024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B2491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410E95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B24914" w:rsidRPr="00410E95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914" w:rsidRDefault="00B24914" w:rsidP="002F2430">
      <w:r>
        <w:separator/>
      </w:r>
    </w:p>
  </w:endnote>
  <w:endnote w:type="continuationSeparator" w:id="0">
    <w:p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24914" w:rsidRPr="002F2430" w:rsidRDefault="00B24914" w:rsidP="00904FC7">
            <w:pPr>
              <w:pStyle w:val="Noga"/>
              <w:pBdr>
                <w:top w:val="single" w:sz="4" w:space="1" w:color="auto"/>
              </w:pBdr>
              <w:tabs>
                <w:tab w:val="left" w:pos="1065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="00904FC7"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284601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284601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914" w:rsidRDefault="00B24914" w:rsidP="002F2430">
      <w:r>
        <w:separator/>
      </w:r>
    </w:p>
  </w:footnote>
  <w:footnote w:type="continuationSeparator" w:id="0">
    <w:p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V-6b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OBRAZEC zavarovanja za odpravo napak v garancijski dobi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2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2334DF"/>
    <w:rsid w:val="00284601"/>
    <w:rsid w:val="002B19E2"/>
    <w:rsid w:val="002F2430"/>
    <w:rsid w:val="003F4848"/>
    <w:rsid w:val="00410E95"/>
    <w:rsid w:val="0044018A"/>
    <w:rsid w:val="005E429B"/>
    <w:rsid w:val="005F7F79"/>
    <w:rsid w:val="00632A28"/>
    <w:rsid w:val="006776F6"/>
    <w:rsid w:val="00795D6E"/>
    <w:rsid w:val="007C256A"/>
    <w:rsid w:val="0089423C"/>
    <w:rsid w:val="008C2E32"/>
    <w:rsid w:val="00904FC7"/>
    <w:rsid w:val="009E3F98"/>
    <w:rsid w:val="00AA7553"/>
    <w:rsid w:val="00B24914"/>
    <w:rsid w:val="00D13E7C"/>
    <w:rsid w:val="00D54F23"/>
    <w:rsid w:val="00D83AD4"/>
    <w:rsid w:val="00E070B1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30CC627F.dotm</Template>
  <TotalTime>44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22</cp:revision>
  <cp:lastPrinted>2018-04-23T11:05:00Z</cp:lastPrinted>
  <dcterms:created xsi:type="dcterms:W3CDTF">2015-03-23T08:28:00Z</dcterms:created>
  <dcterms:modified xsi:type="dcterms:W3CDTF">2018-04-23T11:05:00Z</dcterms:modified>
</cp:coreProperties>
</file>